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9D" w:rsidRDefault="00E0269D" w:rsidP="00462A57">
      <w:p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Name ____________________________________        Period _________        Process Score ____/100</w:t>
      </w:r>
    </w:p>
    <w:p w:rsidR="00E0269D" w:rsidRDefault="00E0269D" w:rsidP="00462A57">
      <w:p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noProof/>
        </w:rPr>
        <w:pict>
          <v:oval id="_x0000_s1026" style="position:absolute;margin-left:53.25pt;margin-top:2.55pt;width:20.25pt;height:12pt;z-index:251657216"/>
        </w:pict>
      </w:r>
      <w:r>
        <w:rPr>
          <w:noProof/>
        </w:rPr>
        <w:pict>
          <v:oval id="_x0000_s1027" style="position:absolute;margin-left:362.25pt;margin-top:2.55pt;width:20.25pt;height:12pt;z-index:251659264"/>
        </w:pict>
      </w:r>
      <w:r>
        <w:rPr>
          <w:noProof/>
        </w:rPr>
        <w:pict>
          <v:oval id="_x0000_s1028" style="position:absolute;margin-left:271.5pt;margin-top:2.55pt;width:20.25pt;height:12pt;z-index:251658240"/>
        </w:pict>
      </w:r>
      <w:r>
        <w:rPr>
          <w:noProof/>
        </w:rPr>
        <w:pict>
          <v:oval id="_x0000_s1029" style="position:absolute;margin-left:2in;margin-top:2.55pt;width:20.25pt;height:12pt;z-index:251656192"/>
        </w:pic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Teacher:            Cassady                   Faulkner/Muscato               Napolitano             </w:t>
      </w:r>
      <w:smartTag w:uri="urn:schemas-microsoft-com:office:smarttags" w:element="City">
        <w:smartTag w:uri="urn:schemas-microsoft-com:office:smarttags" w:element="place">
          <w:r>
            <w:rPr>
              <w:rStyle w:val="Emphasis"/>
              <w:rFonts w:cs="Calibri"/>
              <w:i w:val="0"/>
              <w:iCs w:val="0"/>
              <w:sz w:val="24"/>
              <w:szCs w:val="24"/>
            </w:rPr>
            <w:t>Warren</w:t>
          </w:r>
        </w:smartTag>
      </w:smartTag>
    </w:p>
    <w:p w:rsidR="00E0269D" w:rsidRDefault="00E0269D" w:rsidP="00462A57">
      <w:p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Selected Topic: _________________________________________________________________</w:t>
      </w:r>
    </w:p>
    <w:p w:rsidR="00E0269D" w:rsidRDefault="00E0269D" w:rsidP="00B805F9">
      <w:pPr>
        <w:spacing w:after="0" w:line="240" w:lineRule="auto"/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Teacher Approval: ________      Date________</w:t>
      </w:r>
    </w:p>
    <w:p w:rsidR="00E0269D" w:rsidRPr="00B805F9" w:rsidRDefault="00E0269D" w:rsidP="00B805F9">
      <w:pPr>
        <w:spacing w:after="0" w:line="240" w:lineRule="auto"/>
        <w:rPr>
          <w:rStyle w:val="Emphasis"/>
          <w:rFonts w:cs="Calibri"/>
          <w:bCs/>
          <w:i w:val="0"/>
          <w:sz w:val="8"/>
          <w:szCs w:val="24"/>
        </w:rPr>
      </w:pPr>
    </w:p>
    <w:p w:rsidR="00E0269D" w:rsidRDefault="00E0269D" w:rsidP="00B805F9">
      <w:pPr>
        <w:spacing w:after="0" w:line="240" w:lineRule="auto"/>
        <w:rPr>
          <w:rStyle w:val="Emphasis"/>
          <w:rFonts w:cs="Calibri"/>
          <w:b/>
          <w:bCs/>
          <w:sz w:val="24"/>
          <w:szCs w:val="24"/>
        </w:rPr>
      </w:pPr>
      <w:r w:rsidRPr="006C781D">
        <w:rPr>
          <w:rStyle w:val="Emphasis"/>
          <w:rFonts w:cs="Calibri"/>
          <w:b/>
          <w:bCs/>
          <w:sz w:val="24"/>
          <w:szCs w:val="24"/>
        </w:rPr>
        <w:t>This process sheet must remain with the teacher and be return</w:t>
      </w:r>
      <w:r>
        <w:rPr>
          <w:rStyle w:val="Emphasis"/>
          <w:rFonts w:cs="Calibri"/>
          <w:b/>
          <w:bCs/>
          <w:sz w:val="24"/>
          <w:szCs w:val="24"/>
        </w:rPr>
        <w:t>ed to her/him after each review.</w:t>
      </w:r>
    </w:p>
    <w:tbl>
      <w:tblPr>
        <w:tblpPr w:leftFromText="180" w:rightFromText="180" w:vertAnchor="text" w:horzAnchor="margin" w:tblpXSpec="center" w:tblpY="685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28"/>
        <w:gridCol w:w="1260"/>
        <w:gridCol w:w="1080"/>
        <w:gridCol w:w="2700"/>
        <w:gridCol w:w="1116"/>
        <w:gridCol w:w="1764"/>
      </w:tblGrid>
      <w:tr w:rsidR="00E0269D" w:rsidRPr="001C6F95" w:rsidTr="00B805F9">
        <w:tc>
          <w:tcPr>
            <w:tcW w:w="2628" w:type="dxa"/>
          </w:tcPr>
          <w:p w:rsidR="00E0269D" w:rsidRPr="007910B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7910BD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PROCESS STEP:</w:t>
            </w:r>
          </w:p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RESEARCH</w:t>
            </w:r>
          </w:p>
        </w:tc>
        <w:tc>
          <w:tcPr>
            <w:tcW w:w="126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DUE DATE</w:t>
            </w:r>
          </w:p>
        </w:tc>
        <w:tc>
          <w:tcPr>
            <w:tcW w:w="108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DATE REC’VD</w:t>
            </w:r>
          </w:p>
        </w:tc>
        <w:tc>
          <w:tcPr>
            <w:tcW w:w="270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TEACHER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COMMENT</w:t>
            </w:r>
          </w:p>
        </w:tc>
        <w:tc>
          <w:tcPr>
            <w:tcW w:w="1116" w:type="dxa"/>
          </w:tcPr>
          <w:p w:rsidR="00E0269D" w:rsidRPr="000F5DAC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0F5DAC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POINTS</w:t>
            </w:r>
          </w:p>
        </w:tc>
        <w:tc>
          <w:tcPr>
            <w:tcW w:w="1764" w:type="dxa"/>
          </w:tcPr>
          <w:p w:rsidR="00E0269D" w:rsidRPr="000F5DAC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0F5DAC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STUDENT SIGNATURE</w:t>
            </w:r>
          </w:p>
        </w:tc>
      </w:tr>
      <w:tr w:rsidR="00E0269D" w:rsidRPr="001C6F95" w:rsidTr="00B805F9">
        <w:tc>
          <w:tcPr>
            <w:tcW w:w="2628" w:type="dxa"/>
          </w:tcPr>
          <w:p w:rsidR="00E0269D" w:rsidRDefault="00E0269D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Default="00E0269D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Topic Exploration</w:t>
            </w:r>
          </w:p>
          <w:p w:rsidR="00E0269D" w:rsidRPr="001C6F95" w:rsidRDefault="00E0269D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2/4/11</w:t>
            </w:r>
          </w:p>
        </w:tc>
        <w:tc>
          <w:tcPr>
            <w:tcW w:w="108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B805F9">
        <w:tc>
          <w:tcPr>
            <w:tcW w:w="2628" w:type="dxa"/>
          </w:tcPr>
          <w:p w:rsidR="00E0269D" w:rsidRDefault="00E0269D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Default="00E0269D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Essential Questions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</w:p>
          <w:p w:rsidR="00E0269D" w:rsidRPr="001C6F95" w:rsidRDefault="00E0269D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 xml:space="preserve"> </w:t>
            </w:r>
          </w:p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2/11/11</w:t>
            </w:r>
          </w:p>
        </w:tc>
        <w:tc>
          <w:tcPr>
            <w:tcW w:w="108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B805F9">
        <w:tc>
          <w:tcPr>
            <w:tcW w:w="2628" w:type="dxa"/>
          </w:tcPr>
          <w:p w:rsidR="00E0269D" w:rsidRDefault="00E0269D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Annotated 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 Works Consulted</w:t>
            </w:r>
          </w:p>
          <w:p w:rsidR="00E0269D" w:rsidRPr="001C6F95" w:rsidRDefault="00E0269D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2/11/11</w:t>
            </w:r>
          </w:p>
        </w:tc>
        <w:tc>
          <w:tcPr>
            <w:tcW w:w="108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B805F9">
        <w:tc>
          <w:tcPr>
            <w:tcW w:w="2628" w:type="dxa"/>
          </w:tcPr>
          <w:p w:rsidR="00E0269D" w:rsidRDefault="00E0269D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Default="00E0269D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Topic Proposal</w:t>
            </w:r>
          </w:p>
          <w:p w:rsidR="00E0269D" w:rsidRPr="001C6F95" w:rsidRDefault="00E0269D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2/16/11</w:t>
            </w:r>
          </w:p>
        </w:tc>
        <w:tc>
          <w:tcPr>
            <w:tcW w:w="108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B805F9">
        <w:tc>
          <w:tcPr>
            <w:tcW w:w="2628" w:type="dxa"/>
          </w:tcPr>
          <w:p w:rsidR="00E0269D" w:rsidRDefault="00E0269D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Default="00E0269D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Thesis</w:t>
            </w:r>
          </w:p>
          <w:p w:rsidR="00E0269D" w:rsidRPr="001C6F95" w:rsidRDefault="00E0269D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2/16/11</w:t>
            </w:r>
          </w:p>
        </w:tc>
        <w:tc>
          <w:tcPr>
            <w:tcW w:w="108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B805F9">
        <w:tc>
          <w:tcPr>
            <w:tcW w:w="2628" w:type="dxa"/>
          </w:tcPr>
          <w:p w:rsidR="00E0269D" w:rsidRDefault="00E0269D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Default="00E0269D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Notes</w:t>
            </w:r>
          </w:p>
          <w:p w:rsidR="00E0269D" w:rsidRDefault="00E0269D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3/2/11</w:t>
            </w:r>
          </w:p>
        </w:tc>
        <w:tc>
          <w:tcPr>
            <w:tcW w:w="108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E0269D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0269D" w:rsidRPr="001C6F95" w:rsidRDefault="00E0269D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</w:tbl>
    <w:p w:rsidR="00E0269D" w:rsidRPr="00B805F9" w:rsidRDefault="00E0269D" w:rsidP="00B805F9">
      <w:pPr>
        <w:spacing w:after="0" w:line="240" w:lineRule="auto"/>
        <w:rPr>
          <w:rStyle w:val="Emphasis"/>
          <w:rFonts w:cs="Calibri"/>
          <w:bCs/>
          <w:i w:val="0"/>
          <w:sz w:val="8"/>
          <w:szCs w:val="24"/>
        </w:rPr>
      </w:pPr>
    </w:p>
    <w:p w:rsidR="00E0269D" w:rsidRPr="00B805F9" w:rsidRDefault="00E0269D" w:rsidP="00B805F9">
      <w:pPr>
        <w:spacing w:line="240" w:lineRule="auto"/>
        <w:jc w:val="center"/>
        <w:rPr>
          <w:b/>
          <w:bCs/>
          <w:iCs/>
          <w:sz w:val="28"/>
          <w:szCs w:val="28"/>
        </w:rPr>
      </w:pPr>
      <w:r w:rsidRPr="00B805F9">
        <w:rPr>
          <w:b/>
          <w:bCs/>
          <w:iCs/>
          <w:sz w:val="28"/>
          <w:szCs w:val="28"/>
        </w:rPr>
        <w:t>Please refer to our Wikispace homepage for further information!!!</w:t>
      </w:r>
    </w:p>
    <w:p w:rsidR="00E0269D" w:rsidRDefault="00E0269D" w:rsidP="00482AB5">
      <w:pPr>
        <w:pStyle w:val="ListParagraph"/>
        <w:numPr>
          <w:ilvl w:val="0"/>
          <w:numId w:val="12"/>
        </w:numPr>
        <w:ind w:hanging="45"/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Each of the process steps 1-6 must be posted on your Wikispace page.</w:t>
      </w:r>
    </w:p>
    <w:p w:rsidR="00E0269D" w:rsidRPr="00BB445B" w:rsidRDefault="00E0269D" w:rsidP="00482AB5">
      <w:pPr>
        <w:pStyle w:val="ListParagraph"/>
        <w:numPr>
          <w:ilvl w:val="0"/>
          <w:numId w:val="12"/>
        </w:numPr>
        <w:ind w:hanging="45"/>
        <w:rPr>
          <w:rStyle w:val="Emphasis"/>
          <w:rFonts w:cs="Calibri"/>
          <w:i w:val="0"/>
          <w:iCs w:val="0"/>
          <w:sz w:val="24"/>
          <w:szCs w:val="24"/>
        </w:rPr>
      </w:pP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Any process step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1-6 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>turned in AFTE</w:t>
      </w:r>
      <w:r>
        <w:rPr>
          <w:rStyle w:val="Emphasis"/>
          <w:rFonts w:cs="Calibri"/>
          <w:i w:val="0"/>
          <w:iCs w:val="0"/>
          <w:sz w:val="24"/>
          <w:szCs w:val="24"/>
        </w:rPr>
        <w:t>R 3:00 p.m. on the due date will receive zero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 points.</w:t>
      </w:r>
    </w:p>
    <w:p w:rsidR="00E0269D" w:rsidRPr="005E42B4" w:rsidRDefault="00E0269D" w:rsidP="00C9481C">
      <w:pPr>
        <w:pStyle w:val="ListParagraph"/>
        <w:numPr>
          <w:ilvl w:val="0"/>
          <w:numId w:val="3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Any final product handed in after the 3/30/11 deadline will receive a 10 percent penalty for each school day that it is late.</w:t>
      </w:r>
    </w:p>
    <w:p w:rsidR="00E0269D" w:rsidRDefault="00E0269D" w:rsidP="008072F4">
      <w:pPr>
        <w:pStyle w:val="ListParagraph"/>
        <w:numPr>
          <w:ilvl w:val="0"/>
          <w:numId w:val="3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ANY absence wherein you are in school but not in English class constitutes a school day and will, therefore, receive the penalty.</w:t>
      </w:r>
    </w:p>
    <w:tbl>
      <w:tblPr>
        <w:tblpPr w:leftFromText="180" w:rightFromText="180" w:vertAnchor="text" w:horzAnchor="margin" w:tblpXSpec="center" w:tblpY="407"/>
        <w:tblW w:w="1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81"/>
        <w:gridCol w:w="1337"/>
        <w:gridCol w:w="1084"/>
        <w:gridCol w:w="2711"/>
        <w:gridCol w:w="1193"/>
        <w:gridCol w:w="1582"/>
      </w:tblGrid>
      <w:tr w:rsidR="00E0269D" w:rsidRPr="001C6F95" w:rsidTr="005A382F">
        <w:trPr>
          <w:trHeight w:val="680"/>
        </w:trPr>
        <w:tc>
          <w:tcPr>
            <w:tcW w:w="3181" w:type="dxa"/>
          </w:tcPr>
          <w:p w:rsidR="00E0269D" w:rsidRPr="005A382F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PROCESS STEP:</w:t>
            </w:r>
          </w:p>
          <w:p w:rsidR="00E0269D" w:rsidRPr="005A382F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WRITING</w:t>
            </w:r>
          </w:p>
        </w:tc>
        <w:tc>
          <w:tcPr>
            <w:tcW w:w="1337" w:type="dxa"/>
          </w:tcPr>
          <w:p w:rsidR="00E0269D" w:rsidRPr="005A382F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DUE DATE</w:t>
            </w:r>
          </w:p>
        </w:tc>
        <w:tc>
          <w:tcPr>
            <w:tcW w:w="1084" w:type="dxa"/>
          </w:tcPr>
          <w:p w:rsidR="00E0269D" w:rsidRPr="005A382F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DATE REC’VD</w:t>
            </w:r>
          </w:p>
        </w:tc>
        <w:tc>
          <w:tcPr>
            <w:tcW w:w="2711" w:type="dxa"/>
          </w:tcPr>
          <w:p w:rsidR="00E0269D" w:rsidRPr="005A382F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TEACHER COMMENT</w:t>
            </w:r>
          </w:p>
        </w:tc>
        <w:tc>
          <w:tcPr>
            <w:tcW w:w="1193" w:type="dxa"/>
          </w:tcPr>
          <w:p w:rsidR="00E0269D" w:rsidRPr="005A382F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POINTS</w:t>
            </w:r>
          </w:p>
        </w:tc>
        <w:tc>
          <w:tcPr>
            <w:tcW w:w="1582" w:type="dxa"/>
          </w:tcPr>
          <w:p w:rsidR="00E0269D" w:rsidRPr="005A382F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STUDENT SIGNATURE</w:t>
            </w:r>
          </w:p>
        </w:tc>
      </w:tr>
      <w:tr w:rsidR="00E0269D" w:rsidRPr="001C6F95" w:rsidTr="005A382F">
        <w:trPr>
          <w:trHeight w:val="1027"/>
        </w:trPr>
        <w:tc>
          <w:tcPr>
            <w:tcW w:w="3181" w:type="dxa"/>
          </w:tcPr>
          <w:p w:rsidR="00E0269D" w:rsidRDefault="00E0269D" w:rsidP="00301EBF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Default="00E0269D" w:rsidP="00807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Graphic Organizer</w:t>
            </w:r>
          </w:p>
          <w:p w:rsidR="00E0269D" w:rsidRPr="001C6F95" w:rsidRDefault="00E0269D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E0269D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0269D" w:rsidRPr="008072F4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3/4/11</w:t>
            </w:r>
          </w:p>
        </w:tc>
        <w:tc>
          <w:tcPr>
            <w:tcW w:w="1084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5A382F">
        <w:trPr>
          <w:trHeight w:val="1027"/>
        </w:trPr>
        <w:tc>
          <w:tcPr>
            <w:tcW w:w="3181" w:type="dxa"/>
          </w:tcPr>
          <w:p w:rsidR="00E0269D" w:rsidRDefault="00E0269D" w:rsidP="006535FC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Default="00E0269D" w:rsidP="00807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Peer-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Editing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*</w:t>
            </w:r>
          </w:p>
          <w:p w:rsidR="00E0269D" w:rsidRPr="001C6F95" w:rsidRDefault="00E0269D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3/15/11-3/16/11</w:t>
            </w:r>
          </w:p>
        </w:tc>
        <w:tc>
          <w:tcPr>
            <w:tcW w:w="1084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5A382F">
        <w:trPr>
          <w:trHeight w:val="1027"/>
        </w:trPr>
        <w:tc>
          <w:tcPr>
            <w:tcW w:w="3181" w:type="dxa"/>
          </w:tcPr>
          <w:p w:rsidR="00E0269D" w:rsidRDefault="00E0269D" w:rsidP="00807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Content 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</w:t>
            </w:r>
          </w:p>
          <w:p w:rsidR="00E0269D" w:rsidRDefault="00E0269D" w:rsidP="00B6094E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Conference</w:t>
            </w:r>
          </w:p>
          <w:p w:rsidR="00E0269D" w:rsidRPr="001C6F95" w:rsidRDefault="00E0269D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3/15/11-3/24/11</w:t>
            </w:r>
          </w:p>
        </w:tc>
        <w:tc>
          <w:tcPr>
            <w:tcW w:w="1084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E0269D" w:rsidRPr="001C6F95" w:rsidTr="005A382F">
        <w:trPr>
          <w:trHeight w:val="1042"/>
        </w:trPr>
        <w:tc>
          <w:tcPr>
            <w:tcW w:w="3181" w:type="dxa"/>
          </w:tcPr>
          <w:p w:rsidR="00E0269D" w:rsidRDefault="00E0269D" w:rsidP="00301EBF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</w:p>
          <w:p w:rsidR="00E0269D" w:rsidRDefault="00E0269D" w:rsidP="00B6094E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10. 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Final Product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**</w:t>
            </w:r>
          </w:p>
          <w:p w:rsidR="00E0269D" w:rsidRPr="001C6F95" w:rsidRDefault="00E0269D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E0269D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E0269D" w:rsidRPr="000F5DAC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3/30/11</w:t>
            </w:r>
          </w:p>
        </w:tc>
        <w:tc>
          <w:tcPr>
            <w:tcW w:w="1084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E0269D" w:rsidRPr="001C6F95" w:rsidRDefault="00E0269D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</w:tbl>
    <w:p w:rsidR="00E0269D" w:rsidRDefault="00E0269D" w:rsidP="00F175C1">
      <w:pPr>
        <w:pStyle w:val="ListParagraph"/>
        <w:numPr>
          <w:ilvl w:val="0"/>
          <w:numId w:val="1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Each of these process steps 7-10 must be brought to your English class in printed form.</w:t>
      </w:r>
    </w:p>
    <w:p w:rsidR="00E0269D" w:rsidRPr="00BB445B" w:rsidRDefault="00E0269D" w:rsidP="00F175C1">
      <w:pPr>
        <w:pStyle w:val="ListParagraph"/>
        <w:numPr>
          <w:ilvl w:val="0"/>
          <w:numId w:val="14"/>
        </w:numPr>
        <w:rPr>
          <w:rStyle w:val="Emphasis"/>
          <w:rFonts w:cs="Calibri"/>
          <w:i w:val="0"/>
          <w:iCs w:val="0"/>
          <w:sz w:val="24"/>
          <w:szCs w:val="24"/>
        </w:rPr>
      </w:pP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Any process step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7-10 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>turned in AFTE</w:t>
      </w:r>
      <w:r>
        <w:rPr>
          <w:rStyle w:val="Emphasis"/>
          <w:rFonts w:cs="Calibri"/>
          <w:i w:val="0"/>
          <w:iCs w:val="0"/>
          <w:sz w:val="24"/>
          <w:szCs w:val="24"/>
        </w:rPr>
        <w:t>R a student’s English class on the due date will receive zero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 points.</w:t>
      </w:r>
    </w:p>
    <w:p w:rsidR="00E0269D" w:rsidRPr="00E224A0" w:rsidRDefault="00E0269D" w:rsidP="002178FD">
      <w:pPr>
        <w:pStyle w:val="ListParagraph"/>
        <w:ind w:left="0"/>
        <w:rPr>
          <w:rStyle w:val="Emphasis"/>
          <w:rFonts w:cs="Calibri"/>
          <w:i w:val="0"/>
          <w:iCs w:val="0"/>
          <w:sz w:val="24"/>
          <w:szCs w:val="24"/>
        </w:rPr>
      </w:pPr>
      <w:r w:rsidRPr="00E569EE">
        <w:rPr>
          <w:rStyle w:val="Emphasis"/>
          <w:rFonts w:cs="Calibri"/>
          <w:b/>
          <w:bCs/>
          <w:i w:val="0"/>
          <w:iCs w:val="0"/>
          <w:sz w:val="28"/>
          <w:szCs w:val="28"/>
        </w:rPr>
        <w:t>*</w:t>
      </w:r>
      <w:r w:rsidRPr="00704753">
        <w:rPr>
          <w:rStyle w:val="Emphasis"/>
          <w:rFonts w:cs="Calibri"/>
          <w:b/>
          <w:bCs/>
          <w:i w:val="0"/>
          <w:iCs w:val="0"/>
          <w:sz w:val="24"/>
          <w:szCs w:val="24"/>
        </w:rPr>
        <w:t>Peer-Editing REQUIREMENT</w:t>
      </w:r>
      <w:r>
        <w:rPr>
          <w:rStyle w:val="Emphasis"/>
          <w:rFonts w:cs="Calibri"/>
          <w:b/>
          <w:bCs/>
          <w:i w:val="0"/>
          <w:iCs w:val="0"/>
          <w:sz w:val="24"/>
          <w:szCs w:val="24"/>
        </w:rPr>
        <w:t>S</w:t>
      </w:r>
      <w:r w:rsidRPr="00704753">
        <w:rPr>
          <w:rStyle w:val="Emphasis"/>
          <w:rFonts w:cs="Calibri"/>
          <w:b/>
          <w:bCs/>
          <w:i w:val="0"/>
          <w:iCs w:val="0"/>
          <w:sz w:val="24"/>
          <w:szCs w:val="24"/>
        </w:rPr>
        <w:t>:</w:t>
      </w:r>
      <w:r w:rsidRPr="00704753">
        <w:rPr>
          <w:rStyle w:val="Emphasis"/>
          <w:rFonts w:cs="Calibri"/>
          <w:b/>
          <w:bCs/>
          <w:i w:val="0"/>
          <w:iCs w:val="0"/>
          <w:sz w:val="28"/>
          <w:szCs w:val="28"/>
        </w:rPr>
        <w:t xml:space="preserve">  </w:t>
      </w:r>
      <w:r>
        <w:rPr>
          <w:rStyle w:val="Emphasis"/>
          <w:rFonts w:cs="Calibri"/>
          <w:i w:val="0"/>
          <w:iCs w:val="0"/>
          <w:sz w:val="24"/>
          <w:szCs w:val="24"/>
        </w:rPr>
        <w:t>You m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ust </w:t>
      </w:r>
      <w:r>
        <w:rPr>
          <w:rStyle w:val="Emphasis"/>
          <w:rFonts w:cs="Calibri"/>
          <w:i w:val="0"/>
          <w:iCs w:val="0"/>
          <w:sz w:val="24"/>
          <w:szCs w:val="24"/>
        </w:rPr>
        <w:t>have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 your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typed 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draft prepared for peer-editing and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bring </w:t>
      </w:r>
      <w:r>
        <w:rPr>
          <w:rStyle w:val="Emphasis"/>
          <w:rFonts w:cs="Calibri"/>
          <w:i w:val="0"/>
          <w:iCs w:val="0"/>
          <w:sz w:val="24"/>
          <w:szCs w:val="24"/>
        </w:rPr>
        <w:tab/>
      </w:r>
      <w:r w:rsidRPr="00C038D2">
        <w:rPr>
          <w:rStyle w:val="Emphasis"/>
          <w:rFonts w:cs="Calibri"/>
          <w:b/>
          <w:i w:val="0"/>
          <w:iCs w:val="0"/>
          <w:sz w:val="24"/>
          <w:szCs w:val="24"/>
          <w:u w:val="single"/>
        </w:rPr>
        <w:t>TWO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copies to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 class in printed form on </w:t>
      </w:r>
      <w:r>
        <w:rPr>
          <w:rStyle w:val="Emphasis"/>
          <w:rFonts w:cs="Calibri"/>
          <w:i w:val="0"/>
          <w:iCs w:val="0"/>
          <w:sz w:val="24"/>
          <w:szCs w:val="24"/>
        </w:rPr>
        <w:t>both of the peer-editing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 dates.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</w:t>
      </w:r>
    </w:p>
    <w:p w:rsidR="00E0269D" w:rsidRDefault="00E0269D" w:rsidP="008072F4">
      <w:pPr>
        <w:pStyle w:val="ListParagraph"/>
        <w:ind w:left="0"/>
        <w:rPr>
          <w:rStyle w:val="Emphasis"/>
          <w:rFonts w:cs="Calibri"/>
          <w:i w:val="0"/>
          <w:iCs w:val="0"/>
          <w:sz w:val="24"/>
          <w:szCs w:val="24"/>
        </w:rPr>
      </w:pPr>
      <w:r w:rsidRPr="00BC7DFF">
        <w:rPr>
          <w:rStyle w:val="Emphasis"/>
          <w:rFonts w:cs="Calibri"/>
          <w:b/>
          <w:bCs/>
          <w:i w:val="0"/>
          <w:iCs w:val="0"/>
          <w:sz w:val="28"/>
          <w:szCs w:val="28"/>
        </w:rPr>
        <w:t>*</w:t>
      </w:r>
      <w:r>
        <w:rPr>
          <w:rStyle w:val="Emphasis"/>
          <w:rFonts w:cs="Calibri"/>
          <w:b/>
          <w:bCs/>
          <w:i w:val="0"/>
          <w:iCs w:val="0"/>
          <w:sz w:val="28"/>
          <w:szCs w:val="28"/>
        </w:rPr>
        <w:t>*</w:t>
      </w:r>
      <w:r w:rsidRPr="00704753">
        <w:rPr>
          <w:rStyle w:val="Emphasis"/>
          <w:rFonts w:cs="Calibri"/>
          <w:b/>
          <w:bCs/>
          <w:i w:val="0"/>
          <w:iCs w:val="0"/>
          <w:sz w:val="24"/>
          <w:szCs w:val="24"/>
        </w:rPr>
        <w:t>Final Product REQUIREMENTS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:  </w:t>
      </w:r>
    </w:p>
    <w:p w:rsidR="00E0269D" w:rsidRDefault="00E0269D" w:rsidP="007910BD">
      <w:pPr>
        <w:pStyle w:val="ListParagraph"/>
        <w:numPr>
          <w:ilvl w:val="0"/>
          <w:numId w:val="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A final product without any internal citations and/or works cited will receive a failing grade.</w:t>
      </w:r>
    </w:p>
    <w:p w:rsidR="00E0269D" w:rsidRDefault="00E0269D" w:rsidP="006535FC">
      <w:pPr>
        <w:pStyle w:val="ListParagraph"/>
        <w:numPr>
          <w:ilvl w:val="0"/>
          <w:numId w:val="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The final product</w:t>
      </w:r>
      <w:r w:rsidRPr="006535FC">
        <w:rPr>
          <w:rStyle w:val="Emphasis"/>
          <w:rFonts w:cs="Calibri"/>
          <w:i w:val="0"/>
          <w:iCs w:val="0"/>
          <w:sz w:val="24"/>
          <w:szCs w:val="24"/>
        </w:rPr>
        <w:t xml:space="preserve"> must be typed using standard font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(Times New Roman)</w:t>
      </w:r>
      <w:r w:rsidRPr="006535FC">
        <w:rPr>
          <w:rStyle w:val="Emphasis"/>
          <w:rFonts w:cs="Calibri"/>
          <w:i w:val="0"/>
          <w:iCs w:val="0"/>
          <w:sz w:val="24"/>
          <w:szCs w:val="24"/>
        </w:rPr>
        <w:t>, font size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(.12)</w:t>
      </w:r>
      <w:r w:rsidRPr="006535FC">
        <w:rPr>
          <w:rStyle w:val="Emphasis"/>
          <w:rFonts w:cs="Calibri"/>
          <w:i w:val="0"/>
          <w:iCs w:val="0"/>
          <w:sz w:val="24"/>
          <w:szCs w:val="24"/>
        </w:rPr>
        <w:t xml:space="preserve"> and margins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(1 inch), double-spaced and should be paginated at bottom center.</w:t>
      </w:r>
    </w:p>
    <w:p w:rsidR="00E0269D" w:rsidRDefault="00E0269D" w:rsidP="00BC7DFF">
      <w:pPr>
        <w:pStyle w:val="ListParagraph"/>
        <w:numPr>
          <w:ilvl w:val="0"/>
          <w:numId w:val="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There must be a title page following the format described in class; additional information will be posted electronically.</w:t>
      </w:r>
    </w:p>
    <w:sectPr w:rsidR="00E0269D" w:rsidSect="00B805F9">
      <w:headerReference w:type="default" r:id="rId7"/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69D" w:rsidRDefault="00E0269D" w:rsidP="005E2FE0">
      <w:pPr>
        <w:spacing w:after="0" w:line="240" w:lineRule="auto"/>
      </w:pPr>
      <w:r>
        <w:separator/>
      </w:r>
    </w:p>
  </w:endnote>
  <w:endnote w:type="continuationSeparator" w:id="0">
    <w:p w:rsidR="00E0269D" w:rsidRDefault="00E0269D" w:rsidP="005E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69D" w:rsidRDefault="00E0269D" w:rsidP="005E2FE0">
      <w:pPr>
        <w:spacing w:after="0" w:line="240" w:lineRule="auto"/>
      </w:pPr>
      <w:r>
        <w:separator/>
      </w:r>
    </w:p>
  </w:footnote>
  <w:footnote w:type="continuationSeparator" w:id="0">
    <w:p w:rsidR="00E0269D" w:rsidRDefault="00E0269D" w:rsidP="005E2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9D" w:rsidRDefault="00E0269D">
    <w:pPr>
      <w:pStyle w:val="Header"/>
      <w:pBdr>
        <w:bottom w:val="thickThinSmallGap" w:sz="24" w:space="1" w:color="622423"/>
      </w:pBdr>
      <w:jc w:val="center"/>
      <w:rPr>
        <w:rFonts w:ascii="Cambria" w:hAnsi="Cambria" w:cs="Cambria"/>
        <w:sz w:val="32"/>
        <w:szCs w:val="32"/>
      </w:rPr>
    </w:pPr>
    <w:r w:rsidRPr="00247C90">
      <w:rPr>
        <w:rStyle w:val="less-emphasis"/>
        <w:rFonts w:cs="Calibri"/>
        <w:b/>
        <w:bCs/>
        <w:i/>
        <w:iCs/>
        <w:sz w:val="44"/>
        <w:szCs w:val="44"/>
      </w:rPr>
      <w:t>English 11 Research Project Process Sheet</w:t>
    </w:r>
    <w:r w:rsidRPr="00247C90">
      <w:rPr>
        <w:rStyle w:val="less-emphasis"/>
        <w:rFonts w:cs="Calibri"/>
        <w:b/>
        <w:bCs/>
        <w:i/>
        <w:iCs/>
        <w:sz w:val="20"/>
        <w:szCs w:val="20"/>
      </w:rPr>
      <w:t xml:space="preserve">        </w:t>
    </w:r>
    <w:r>
      <w:rPr>
        <w:rStyle w:val="less-emphasis"/>
        <w:rFonts w:cs="Calibri"/>
        <w:b/>
        <w:bCs/>
        <w:i/>
        <w:iCs/>
        <w:sz w:val="20"/>
        <w:szCs w:val="20"/>
      </w:rPr>
      <w:t>1/28/2011</w:t>
    </w:r>
  </w:p>
  <w:p w:rsidR="00E0269D" w:rsidRDefault="00E026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04AF"/>
    <w:multiLevelType w:val="hybridMultilevel"/>
    <w:tmpl w:val="CC6A79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03D23"/>
    <w:multiLevelType w:val="hybridMultilevel"/>
    <w:tmpl w:val="28DCD926"/>
    <w:lvl w:ilvl="0" w:tplc="807EE21E">
      <w:start w:val="10"/>
      <w:numFmt w:val="decimal"/>
      <w:lvlText w:val="%1."/>
      <w:lvlJc w:val="left"/>
      <w:pPr>
        <w:tabs>
          <w:tab w:val="num" w:pos="420"/>
        </w:tabs>
        <w:ind w:left="420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2">
    <w:nsid w:val="248A0ADB"/>
    <w:multiLevelType w:val="hybridMultilevel"/>
    <w:tmpl w:val="121AF010"/>
    <w:lvl w:ilvl="0" w:tplc="D92AE1E4">
      <w:start w:val="1"/>
      <w:numFmt w:val="bullet"/>
      <w:lvlText w:val=""/>
      <w:lvlJc w:val="left"/>
      <w:pPr>
        <w:tabs>
          <w:tab w:val="num" w:pos="504"/>
        </w:tabs>
        <w:ind w:left="504" w:hanging="459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A7A8A"/>
    <w:multiLevelType w:val="multilevel"/>
    <w:tmpl w:val="CC6A793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412B8"/>
    <w:multiLevelType w:val="hybridMultilevel"/>
    <w:tmpl w:val="FC54BC4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EF1F15"/>
    <w:multiLevelType w:val="multilevel"/>
    <w:tmpl w:val="D7B614BE"/>
    <w:lvl w:ilvl="0">
      <w:start w:val="1"/>
      <w:numFmt w:val="bullet"/>
      <w:lvlText w:val="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7607B6"/>
    <w:multiLevelType w:val="hybridMultilevel"/>
    <w:tmpl w:val="FBB883A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D5626A"/>
    <w:multiLevelType w:val="hybridMultilevel"/>
    <w:tmpl w:val="6BF4FC5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8F2C98"/>
    <w:multiLevelType w:val="hybridMultilevel"/>
    <w:tmpl w:val="D7B614BE"/>
    <w:lvl w:ilvl="0" w:tplc="04090009">
      <w:start w:val="1"/>
      <w:numFmt w:val="bullet"/>
      <w:lvlText w:val="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50B1B"/>
    <w:multiLevelType w:val="multilevel"/>
    <w:tmpl w:val="6BF4FC5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F464B8"/>
    <w:multiLevelType w:val="hybridMultilevel"/>
    <w:tmpl w:val="F67A498A"/>
    <w:lvl w:ilvl="0" w:tplc="040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B50511"/>
    <w:multiLevelType w:val="hybridMultilevel"/>
    <w:tmpl w:val="0E10EFBA"/>
    <w:lvl w:ilvl="0" w:tplc="F2CAE55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13313D2"/>
    <w:multiLevelType w:val="hybridMultilevel"/>
    <w:tmpl w:val="B58411F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C42BF5"/>
    <w:multiLevelType w:val="hybridMultilevel"/>
    <w:tmpl w:val="A5BC943E"/>
    <w:lvl w:ilvl="0" w:tplc="DD62A16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11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4"/>
  </w:num>
  <w:num w:numId="10">
    <w:abstractNumId w:val="10"/>
  </w:num>
  <w:num w:numId="11">
    <w:abstractNumId w:val="3"/>
  </w:num>
  <w:num w:numId="12">
    <w:abstractNumId w:val="8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CC3"/>
    <w:rsid w:val="00001E8C"/>
    <w:rsid w:val="00006346"/>
    <w:rsid w:val="0005390A"/>
    <w:rsid w:val="000A09E7"/>
    <w:rsid w:val="000D55D1"/>
    <w:rsid w:val="000F5DAC"/>
    <w:rsid w:val="00102696"/>
    <w:rsid w:val="001165BA"/>
    <w:rsid w:val="00134E49"/>
    <w:rsid w:val="00136B73"/>
    <w:rsid w:val="001A2F83"/>
    <w:rsid w:val="001A4662"/>
    <w:rsid w:val="001A46D6"/>
    <w:rsid w:val="001A748B"/>
    <w:rsid w:val="001C6F95"/>
    <w:rsid w:val="001E3D97"/>
    <w:rsid w:val="00205647"/>
    <w:rsid w:val="00210323"/>
    <w:rsid w:val="002178DC"/>
    <w:rsid w:val="002178FD"/>
    <w:rsid w:val="002218D8"/>
    <w:rsid w:val="002416A3"/>
    <w:rsid w:val="002477F2"/>
    <w:rsid w:val="00247C90"/>
    <w:rsid w:val="002547E8"/>
    <w:rsid w:val="00256352"/>
    <w:rsid w:val="00264438"/>
    <w:rsid w:val="002911D9"/>
    <w:rsid w:val="0029487E"/>
    <w:rsid w:val="00301EBF"/>
    <w:rsid w:val="003433E3"/>
    <w:rsid w:val="003509F2"/>
    <w:rsid w:val="00371EEA"/>
    <w:rsid w:val="0038532E"/>
    <w:rsid w:val="00392286"/>
    <w:rsid w:val="003A1291"/>
    <w:rsid w:val="003B5F79"/>
    <w:rsid w:val="003C03B2"/>
    <w:rsid w:val="003D234A"/>
    <w:rsid w:val="003E1B67"/>
    <w:rsid w:val="003F416E"/>
    <w:rsid w:val="00401F2A"/>
    <w:rsid w:val="00421784"/>
    <w:rsid w:val="0042530D"/>
    <w:rsid w:val="00425C35"/>
    <w:rsid w:val="00427F26"/>
    <w:rsid w:val="00441667"/>
    <w:rsid w:val="00442643"/>
    <w:rsid w:val="00452681"/>
    <w:rsid w:val="00462A57"/>
    <w:rsid w:val="00467DEA"/>
    <w:rsid w:val="00482AB5"/>
    <w:rsid w:val="00484DB5"/>
    <w:rsid w:val="004940FB"/>
    <w:rsid w:val="00495ED5"/>
    <w:rsid w:val="0049624B"/>
    <w:rsid w:val="00496DA1"/>
    <w:rsid w:val="004E1CAC"/>
    <w:rsid w:val="004F44DC"/>
    <w:rsid w:val="004F7717"/>
    <w:rsid w:val="005036C9"/>
    <w:rsid w:val="005131C3"/>
    <w:rsid w:val="0051716E"/>
    <w:rsid w:val="005646C6"/>
    <w:rsid w:val="00583859"/>
    <w:rsid w:val="005A382F"/>
    <w:rsid w:val="005A49B0"/>
    <w:rsid w:val="005B4AE0"/>
    <w:rsid w:val="005C00FA"/>
    <w:rsid w:val="005E2FE0"/>
    <w:rsid w:val="005E42B4"/>
    <w:rsid w:val="005E790C"/>
    <w:rsid w:val="00620314"/>
    <w:rsid w:val="006346BF"/>
    <w:rsid w:val="006535FC"/>
    <w:rsid w:val="00682304"/>
    <w:rsid w:val="00682B5C"/>
    <w:rsid w:val="00685FA3"/>
    <w:rsid w:val="006A3A88"/>
    <w:rsid w:val="006B0AC1"/>
    <w:rsid w:val="006C781D"/>
    <w:rsid w:val="006D7CAF"/>
    <w:rsid w:val="006E685F"/>
    <w:rsid w:val="006E6A68"/>
    <w:rsid w:val="00700221"/>
    <w:rsid w:val="007033C0"/>
    <w:rsid w:val="00704753"/>
    <w:rsid w:val="00722233"/>
    <w:rsid w:val="00724CC1"/>
    <w:rsid w:val="007370FA"/>
    <w:rsid w:val="007378D4"/>
    <w:rsid w:val="007403CE"/>
    <w:rsid w:val="00746125"/>
    <w:rsid w:val="0075756C"/>
    <w:rsid w:val="007910BD"/>
    <w:rsid w:val="007A579D"/>
    <w:rsid w:val="007B1CE3"/>
    <w:rsid w:val="007B7178"/>
    <w:rsid w:val="007F500B"/>
    <w:rsid w:val="008042AA"/>
    <w:rsid w:val="008072F4"/>
    <w:rsid w:val="0081267A"/>
    <w:rsid w:val="00846F70"/>
    <w:rsid w:val="008637DF"/>
    <w:rsid w:val="00877B5F"/>
    <w:rsid w:val="008945E4"/>
    <w:rsid w:val="008A65C6"/>
    <w:rsid w:val="008D635D"/>
    <w:rsid w:val="0090344F"/>
    <w:rsid w:val="00924FC9"/>
    <w:rsid w:val="00930342"/>
    <w:rsid w:val="0093142D"/>
    <w:rsid w:val="00934554"/>
    <w:rsid w:val="00947820"/>
    <w:rsid w:val="00951793"/>
    <w:rsid w:val="00957A86"/>
    <w:rsid w:val="0096150F"/>
    <w:rsid w:val="009620F4"/>
    <w:rsid w:val="00966B9E"/>
    <w:rsid w:val="00A06AF4"/>
    <w:rsid w:val="00A13BC0"/>
    <w:rsid w:val="00A505EB"/>
    <w:rsid w:val="00A50CC3"/>
    <w:rsid w:val="00A7429A"/>
    <w:rsid w:val="00A82B39"/>
    <w:rsid w:val="00A83070"/>
    <w:rsid w:val="00AC5EF9"/>
    <w:rsid w:val="00AD14D7"/>
    <w:rsid w:val="00B6094E"/>
    <w:rsid w:val="00B805F9"/>
    <w:rsid w:val="00B85BA3"/>
    <w:rsid w:val="00BB0C3B"/>
    <w:rsid w:val="00BB445B"/>
    <w:rsid w:val="00BC7DFF"/>
    <w:rsid w:val="00BD256F"/>
    <w:rsid w:val="00C038D2"/>
    <w:rsid w:val="00C211D5"/>
    <w:rsid w:val="00C57CBE"/>
    <w:rsid w:val="00C6175E"/>
    <w:rsid w:val="00C70FF9"/>
    <w:rsid w:val="00C77450"/>
    <w:rsid w:val="00C9481C"/>
    <w:rsid w:val="00CA2299"/>
    <w:rsid w:val="00CA3444"/>
    <w:rsid w:val="00CB5EA4"/>
    <w:rsid w:val="00CC7034"/>
    <w:rsid w:val="00CE72D0"/>
    <w:rsid w:val="00D2360D"/>
    <w:rsid w:val="00D30CDB"/>
    <w:rsid w:val="00D3795A"/>
    <w:rsid w:val="00D5733C"/>
    <w:rsid w:val="00E0269D"/>
    <w:rsid w:val="00E224A0"/>
    <w:rsid w:val="00E232F5"/>
    <w:rsid w:val="00E24745"/>
    <w:rsid w:val="00E27C13"/>
    <w:rsid w:val="00E44371"/>
    <w:rsid w:val="00E569EE"/>
    <w:rsid w:val="00E612A8"/>
    <w:rsid w:val="00E6184F"/>
    <w:rsid w:val="00E73FFA"/>
    <w:rsid w:val="00E90CFD"/>
    <w:rsid w:val="00E94780"/>
    <w:rsid w:val="00EC6C73"/>
    <w:rsid w:val="00EE6733"/>
    <w:rsid w:val="00F11AC9"/>
    <w:rsid w:val="00F175C1"/>
    <w:rsid w:val="00F17DFB"/>
    <w:rsid w:val="00F352BA"/>
    <w:rsid w:val="00F4007E"/>
    <w:rsid w:val="00F45D13"/>
    <w:rsid w:val="00F8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CD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ess-emphasis">
    <w:name w:val="less-emphasis"/>
    <w:basedOn w:val="DefaultParagraphFont"/>
    <w:uiPriority w:val="99"/>
    <w:rsid w:val="00A50CC3"/>
    <w:rPr>
      <w:rFonts w:cs="Times New Roman"/>
    </w:rPr>
  </w:style>
  <w:style w:type="character" w:styleId="Strong">
    <w:name w:val="Strong"/>
    <w:basedOn w:val="DefaultParagraphFont"/>
    <w:uiPriority w:val="99"/>
    <w:qFormat/>
    <w:rsid w:val="00A50CC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62A57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90344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E2FE0"/>
    <w:pPr>
      <w:ind w:left="720"/>
    </w:pPr>
  </w:style>
  <w:style w:type="paragraph" w:styleId="Header">
    <w:name w:val="header"/>
    <w:basedOn w:val="Normal"/>
    <w:link w:val="HeaderChar"/>
    <w:uiPriority w:val="99"/>
    <w:rsid w:val="005E2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E2FE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E2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2FE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E2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1570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82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80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34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1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81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72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20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8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8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2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33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2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83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82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98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4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2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6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10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49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1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05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5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5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833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7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8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82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812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8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8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7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827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9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8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8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4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830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79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5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95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80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1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8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28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80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6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809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80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5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80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816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8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81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97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21583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7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57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78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5724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1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21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330</Words>
  <Characters>1882</Characters>
  <Application>Microsoft Office Outlook</Application>
  <DocSecurity>0</DocSecurity>
  <Lines>0</Lines>
  <Paragraphs>0</Paragraphs>
  <ScaleCrop>false</ScaleCrop>
  <Company>Scotia-Glenville Central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11 Research Project Process Sheet</dc:title>
  <dc:subject/>
  <dc:creator>cathy cassady</dc:creator>
  <cp:keywords/>
  <dc:description/>
  <cp:lastModifiedBy>ccassady</cp:lastModifiedBy>
  <cp:revision>2</cp:revision>
  <cp:lastPrinted>2010-01-25T19:23:00Z</cp:lastPrinted>
  <dcterms:created xsi:type="dcterms:W3CDTF">2011-03-04T13:05:00Z</dcterms:created>
  <dcterms:modified xsi:type="dcterms:W3CDTF">2011-03-04T13:05:00Z</dcterms:modified>
</cp:coreProperties>
</file>